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616F8" w14:textId="64695418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FERROUR</w:t>
      </w:r>
      <w:r>
        <w:rPr>
          <w:rFonts w:ascii="Times New Roman" w:hAnsi="Times New Roman" w:cs="Times New Roman"/>
          <w:sz w:val="24"/>
          <w:szCs w:val="24"/>
        </w:rPr>
        <w:t xml:space="preserve">      (fl.1406)</w:t>
      </w:r>
    </w:p>
    <w:p w14:paraId="37CC0F23" w14:textId="31FC0A98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Hungerford.</w:t>
      </w:r>
    </w:p>
    <w:p w14:paraId="588BF618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CD3EF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0B29CD" w14:textId="77777777" w:rsidR="004057EE" w:rsidRDefault="004057EE" w:rsidP="004057E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Aug.1406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Newbury, Berkshire, into lands of John Estbury(q.v.).</w:t>
      </w:r>
    </w:p>
    <w:p w14:paraId="354F7D3B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19-34)</w:t>
      </w:r>
    </w:p>
    <w:p w14:paraId="72F6C119" w14:textId="77777777" w:rsidR="00B85FD9" w:rsidRPr="00B85FD9" w:rsidRDefault="00B85FD9" w:rsidP="00B85F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5FD9">
        <w:rPr>
          <w:rFonts w:ascii="Times New Roman" w:hAnsi="Times New Roman" w:cs="Times New Roman"/>
          <w:sz w:val="24"/>
          <w:szCs w:val="24"/>
        </w:rPr>
        <w:t>22 Dec.1414</w:t>
      </w:r>
      <w:r w:rsidRPr="00B85FD9"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7F5AC0B5" w14:textId="77777777" w:rsidR="00B85FD9" w:rsidRPr="00B85FD9" w:rsidRDefault="00B85FD9" w:rsidP="00B85F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5FD9">
        <w:rPr>
          <w:rFonts w:ascii="Times New Roman" w:hAnsi="Times New Roman" w:cs="Times New Roman"/>
          <w:sz w:val="24"/>
          <w:szCs w:val="24"/>
        </w:rPr>
        <w:tab/>
      </w:r>
      <w:r w:rsidRPr="00B85FD9"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79FDDDB" w14:textId="77777777" w:rsidR="00B85FD9" w:rsidRPr="00B85FD9" w:rsidRDefault="00B85FD9" w:rsidP="00B85F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5FD9">
        <w:rPr>
          <w:rFonts w:ascii="Times New Roman" w:hAnsi="Times New Roman" w:cs="Times New Roman"/>
          <w:sz w:val="24"/>
          <w:szCs w:val="24"/>
        </w:rPr>
        <w:tab/>
      </w:r>
      <w:r w:rsidRPr="00B85FD9">
        <w:rPr>
          <w:rFonts w:ascii="Times New Roman" w:hAnsi="Times New Roman" w:cs="Times New Roman"/>
          <w:sz w:val="24"/>
          <w:szCs w:val="24"/>
        </w:rPr>
        <w:tab/>
        <w:t>and possessions and from others both great and small in Berkshire</w:t>
      </w:r>
    </w:p>
    <w:p w14:paraId="2B0F0F60" w14:textId="77777777" w:rsidR="00B85FD9" w:rsidRPr="00B85FD9" w:rsidRDefault="00B85FD9" w:rsidP="00B85F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5FD9">
        <w:rPr>
          <w:rFonts w:ascii="Times New Roman" w:hAnsi="Times New Roman" w:cs="Times New Roman"/>
          <w:sz w:val="24"/>
          <w:szCs w:val="24"/>
        </w:rPr>
        <w:tab/>
      </w:r>
      <w:r w:rsidRPr="00B85FD9">
        <w:rPr>
          <w:rFonts w:ascii="Times New Roman" w:hAnsi="Times New Roman" w:cs="Times New Roman"/>
          <w:sz w:val="24"/>
          <w:szCs w:val="24"/>
        </w:rPr>
        <w:tab/>
        <w:t>the taxes of two whole fifteenths and tenths.</w:t>
      </w:r>
    </w:p>
    <w:p w14:paraId="5802761A" w14:textId="77689253" w:rsidR="00A4219B" w:rsidRDefault="00B85FD9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85FD9">
        <w:rPr>
          <w:rFonts w:ascii="Times New Roman" w:hAnsi="Times New Roman" w:cs="Times New Roman"/>
          <w:sz w:val="24"/>
          <w:szCs w:val="24"/>
        </w:rPr>
        <w:tab/>
      </w:r>
      <w:r w:rsidRPr="00B85FD9">
        <w:rPr>
          <w:rFonts w:ascii="Times New Roman" w:hAnsi="Times New Roman" w:cs="Times New Roman"/>
          <w:sz w:val="24"/>
          <w:szCs w:val="24"/>
        </w:rPr>
        <w:tab/>
        <w:t>(C.F.R. 1413-22 p.87)</w:t>
      </w:r>
    </w:p>
    <w:p w14:paraId="45841F85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9F80C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6DD02F" w14:textId="77777777" w:rsidR="004057EE" w:rsidRDefault="004057EE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1D3022FC" w14:textId="4461C412" w:rsidR="00B85FD9" w:rsidRPr="00D02966" w:rsidRDefault="00B85FD9" w:rsidP="004057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2025</w:t>
      </w:r>
    </w:p>
    <w:p w14:paraId="0A868423" w14:textId="3CD85D3D" w:rsidR="00BA00AB" w:rsidRPr="004057E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4057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1D3DE" w14:textId="77777777" w:rsidR="004057EE" w:rsidRDefault="004057EE" w:rsidP="009139A6">
      <w:r>
        <w:separator/>
      </w:r>
    </w:p>
  </w:endnote>
  <w:endnote w:type="continuationSeparator" w:id="0">
    <w:p w14:paraId="0AF04F0A" w14:textId="77777777" w:rsidR="004057EE" w:rsidRDefault="004057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5D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B9A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286E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FC48" w14:textId="77777777" w:rsidR="004057EE" w:rsidRDefault="004057EE" w:rsidP="009139A6">
      <w:r>
        <w:separator/>
      </w:r>
    </w:p>
  </w:footnote>
  <w:footnote w:type="continuationSeparator" w:id="0">
    <w:p w14:paraId="1B64AEDE" w14:textId="77777777" w:rsidR="004057EE" w:rsidRDefault="004057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45E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89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05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7EE"/>
    <w:rsid w:val="000666E0"/>
    <w:rsid w:val="002510B7"/>
    <w:rsid w:val="003A3073"/>
    <w:rsid w:val="004057EE"/>
    <w:rsid w:val="005C130B"/>
    <w:rsid w:val="00826F5C"/>
    <w:rsid w:val="009139A6"/>
    <w:rsid w:val="009448BB"/>
    <w:rsid w:val="00A3176C"/>
    <w:rsid w:val="00A4219B"/>
    <w:rsid w:val="00B85FD9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33857"/>
  <w15:chartTrackingRefBased/>
  <w15:docId w15:val="{28A2260E-8642-4F28-B2AD-BF8D8A2D8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2021-03-17T11:54:00Z</dcterms:created>
  <dcterms:modified xsi:type="dcterms:W3CDTF">2025-04-20T13:52:00Z</dcterms:modified>
</cp:coreProperties>
</file>